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322DB7" w14:textId="77777777" w:rsidR="00F9702C" w:rsidRDefault="00F9702C" w:rsidP="00F970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BABBECOMBE</w:t>
      </w:r>
      <w:r>
        <w:rPr>
          <w:rFonts w:ascii="Times New Roman" w:hAnsi="Times New Roman" w:cs="Times New Roman"/>
        </w:rPr>
        <w:t xml:space="preserve">       (fl.1483)</w:t>
      </w:r>
    </w:p>
    <w:p w14:paraId="61109B59" w14:textId="77777777" w:rsidR="00F9702C" w:rsidRDefault="00F9702C" w:rsidP="00F970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Babbecombe</w:t>
      </w:r>
      <w:proofErr w:type="spellEnd"/>
      <w:r>
        <w:rPr>
          <w:rFonts w:ascii="Times New Roman" w:hAnsi="Times New Roman" w:cs="Times New Roman"/>
        </w:rPr>
        <w:t>, Devon. Husbandman.</w:t>
      </w:r>
    </w:p>
    <w:p w14:paraId="55248550" w14:textId="77777777" w:rsidR="00F9702C" w:rsidRDefault="00F9702C" w:rsidP="00F9702C">
      <w:pPr>
        <w:rPr>
          <w:rFonts w:ascii="Times New Roman" w:hAnsi="Times New Roman" w:cs="Times New Roman"/>
        </w:rPr>
      </w:pPr>
    </w:p>
    <w:p w14:paraId="751B420C" w14:textId="77777777" w:rsidR="00F9702C" w:rsidRDefault="00F9702C" w:rsidP="00F9702C">
      <w:pPr>
        <w:rPr>
          <w:rFonts w:ascii="Times New Roman" w:hAnsi="Times New Roman" w:cs="Times New Roman"/>
        </w:rPr>
      </w:pPr>
    </w:p>
    <w:p w14:paraId="31C1CD75" w14:textId="77777777" w:rsidR="00F9702C" w:rsidRDefault="00F9702C" w:rsidP="00F970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Sir William Courtenay(q.v.) brought a plaint of debt against him.</w:t>
      </w:r>
    </w:p>
    <w:p w14:paraId="72F3C829" w14:textId="77777777" w:rsidR="00F9702C" w:rsidRDefault="00F9702C" w:rsidP="00F970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0D52B1C0" w14:textId="77777777" w:rsidR="00F9702C" w:rsidRDefault="00F9702C" w:rsidP="00F9702C">
      <w:pPr>
        <w:rPr>
          <w:rFonts w:ascii="Times New Roman" w:hAnsi="Times New Roman" w:cs="Times New Roman"/>
        </w:rPr>
      </w:pPr>
    </w:p>
    <w:p w14:paraId="3879D91C" w14:textId="77777777" w:rsidR="00F9702C" w:rsidRDefault="00F9702C" w:rsidP="00F9702C">
      <w:pPr>
        <w:rPr>
          <w:rFonts w:ascii="Times New Roman" w:hAnsi="Times New Roman" w:cs="Times New Roman"/>
        </w:rPr>
      </w:pPr>
    </w:p>
    <w:p w14:paraId="358AD027" w14:textId="77777777" w:rsidR="00F9702C" w:rsidRDefault="00F9702C" w:rsidP="00F970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October 2019</w:t>
      </w:r>
    </w:p>
    <w:p w14:paraId="44A76DD9" w14:textId="77777777" w:rsidR="006B2F86" w:rsidRPr="00E71FC3" w:rsidRDefault="00F9702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396C58" w14:textId="77777777" w:rsidR="00F9702C" w:rsidRDefault="00F9702C" w:rsidP="00E71FC3">
      <w:r>
        <w:separator/>
      </w:r>
    </w:p>
  </w:endnote>
  <w:endnote w:type="continuationSeparator" w:id="0">
    <w:p w14:paraId="58C65F05" w14:textId="77777777" w:rsidR="00F9702C" w:rsidRDefault="00F9702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EF3C5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2DEB88" w14:textId="77777777" w:rsidR="00F9702C" w:rsidRDefault="00F9702C" w:rsidP="00E71FC3">
      <w:r>
        <w:separator/>
      </w:r>
    </w:p>
  </w:footnote>
  <w:footnote w:type="continuationSeparator" w:id="0">
    <w:p w14:paraId="5C8AFCA2" w14:textId="77777777" w:rsidR="00F9702C" w:rsidRDefault="00F9702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02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97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E0DF27"/>
  <w15:chartTrackingRefBased/>
  <w15:docId w15:val="{67AFB94E-55BC-4725-9E54-0470A1633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9702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2019-10-26T18:16:00Z</dcterms:created>
  <dcterms:modified xsi:type="dcterms:W3CDTF">2019-10-26T18:17:00Z</dcterms:modified>
</cp:coreProperties>
</file>